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5DD0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James KYTMAY (KYTMAYE)</w:t>
      </w:r>
      <w:r w:rsidRPr="0047582A">
        <w:rPr>
          <w:rStyle w:val="s1"/>
        </w:rPr>
        <w:t xml:space="preserve">       (fl.1509)</w:t>
      </w:r>
    </w:p>
    <w:p w14:paraId="278DDBAA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of Flixton, Suffolk. Yeoman.</w:t>
      </w:r>
    </w:p>
    <w:p w14:paraId="0830E034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</w:p>
    <w:p w14:paraId="5615DD64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</w:p>
    <w:p w14:paraId="1FDB2F81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36BA2A1A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Spyltymber 162)</w:t>
      </w:r>
    </w:p>
    <w:p w14:paraId="1EEDF0CD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</w:p>
    <w:p w14:paraId="293BBBA5" w14:textId="77777777" w:rsidR="000F2449" w:rsidRPr="0047582A" w:rsidRDefault="000F2449" w:rsidP="000F2449">
      <w:pPr>
        <w:pStyle w:val="NoSpacing"/>
        <w:tabs>
          <w:tab w:val="left" w:pos="720"/>
        </w:tabs>
        <w:rPr>
          <w:rStyle w:val="s1"/>
        </w:rPr>
      </w:pPr>
    </w:p>
    <w:p w14:paraId="2303BB68" w14:textId="6397FA6C" w:rsidR="00BA00AB" w:rsidRPr="00EB3209" w:rsidRDefault="000F2449" w:rsidP="000F2449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47582A">
        <w:rPr>
          <w:rStyle w:val="s1"/>
        </w:rPr>
        <w:t>5 September 202</w:t>
      </w:r>
      <w:r>
        <w:rPr>
          <w:rStyle w:val="s1"/>
        </w:rPr>
        <w:t>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AB70" w14:textId="77777777" w:rsidR="000F2449" w:rsidRDefault="000F2449" w:rsidP="009139A6">
      <w:r>
        <w:separator/>
      </w:r>
    </w:p>
  </w:endnote>
  <w:endnote w:type="continuationSeparator" w:id="0">
    <w:p w14:paraId="26229DD2" w14:textId="77777777" w:rsidR="000F2449" w:rsidRDefault="000F24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FDB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77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66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94B23" w14:textId="77777777" w:rsidR="000F2449" w:rsidRDefault="000F2449" w:rsidP="009139A6">
      <w:r>
        <w:separator/>
      </w:r>
    </w:p>
  </w:footnote>
  <w:footnote w:type="continuationSeparator" w:id="0">
    <w:p w14:paraId="3AD8AF24" w14:textId="77777777" w:rsidR="000F2449" w:rsidRDefault="000F24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94D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4E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E9A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449"/>
    <w:rsid w:val="000666E0"/>
    <w:rsid w:val="000F244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0A00B"/>
  <w15:chartTrackingRefBased/>
  <w15:docId w15:val="{6F212A7D-40BD-476D-8959-3EB47E00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2449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0F2449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2021-09-30T08:43:00Z</dcterms:created>
  <dcterms:modified xsi:type="dcterms:W3CDTF">2021-09-30T08:45:00Z</dcterms:modified>
</cp:coreProperties>
</file>